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21963" w14:textId="77777777" w:rsidR="00B02BB2" w:rsidRPr="00D56017" w:rsidRDefault="00B02BB2" w:rsidP="00B02BB2">
      <w:pPr>
        <w:pStyle w:val="Tittel"/>
      </w:pPr>
      <w:r w:rsidRPr="007A6F63">
        <w:t>Veiledende</w:t>
      </w:r>
      <w:r w:rsidRPr="00D56017">
        <w:t xml:space="preserve"> bilag til SSA-</w:t>
      </w:r>
      <w:r>
        <w:t xml:space="preserve">R – Rammeavtalen </w:t>
      </w:r>
      <w:r>
        <w:br/>
        <w:t xml:space="preserve">– versjon </w:t>
      </w:r>
      <w:r w:rsidR="00F17BFA">
        <w:t>april 2018</w:t>
      </w:r>
    </w:p>
    <w:p w14:paraId="7114B956" w14:textId="77777777" w:rsidR="00B02BB2" w:rsidRDefault="00B02BB2" w:rsidP="00B02BB2"/>
    <w:p w14:paraId="4317184B" w14:textId="77777777" w:rsidR="00B02BB2" w:rsidRDefault="00B02BB2" w:rsidP="00B02BB2"/>
    <w:p w14:paraId="680BDF6B" w14:textId="77777777" w:rsidR="00B02BB2" w:rsidRPr="00D56017" w:rsidRDefault="00B02BB2" w:rsidP="00B02BB2">
      <w:pPr>
        <w:pStyle w:val="Tittel"/>
      </w:pPr>
      <w:r>
        <w:t>Innhold:</w:t>
      </w:r>
    </w:p>
    <w:p w14:paraId="62C973D2" w14:textId="1DD01473" w:rsidR="001A3711" w:rsidRDefault="00115544">
      <w:pPr>
        <w:pStyle w:val="INNH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>
        <w:rPr>
          <w:rFonts w:cs="Arial"/>
          <w:sz w:val="28"/>
          <w:szCs w:val="28"/>
        </w:rPr>
        <w:fldChar w:fldCharType="begin"/>
      </w:r>
      <w:r>
        <w:rPr>
          <w:rFonts w:cs="Arial"/>
          <w:sz w:val="28"/>
          <w:szCs w:val="28"/>
        </w:rPr>
        <w:instrText xml:space="preserve"> TOC \h \z \t "Overskrift 1;1" </w:instrText>
      </w:r>
      <w:r>
        <w:rPr>
          <w:rFonts w:cs="Arial"/>
          <w:sz w:val="28"/>
          <w:szCs w:val="28"/>
        </w:rPr>
        <w:fldChar w:fldCharType="separate"/>
      </w:r>
      <w:hyperlink w:anchor="_Toc233983714" w:history="1">
        <w:r w:rsidR="001A3711" w:rsidRPr="008326E6">
          <w:rPr>
            <w:rStyle w:val="Hyperkobling"/>
            <w:noProof/>
          </w:rPr>
          <w:t>Bilag 1: Overordnet beskrivelse av de ytelser rammeavtalen gjelder og oversikt over de oppdragsgivere som kan tildele kontrakter under rammeavtalen</w:t>
        </w:r>
        <w:r w:rsidR="001A3711">
          <w:rPr>
            <w:noProof/>
            <w:webHidden/>
          </w:rPr>
          <w:tab/>
        </w:r>
        <w:r w:rsidR="001A3711">
          <w:rPr>
            <w:noProof/>
            <w:webHidden/>
          </w:rPr>
          <w:fldChar w:fldCharType="begin"/>
        </w:r>
        <w:r w:rsidR="001A3711">
          <w:rPr>
            <w:noProof/>
            <w:webHidden/>
          </w:rPr>
          <w:instrText xml:space="preserve"> PAGEREF _Toc233983714 \h </w:instrText>
        </w:r>
        <w:r w:rsidR="001A3711">
          <w:rPr>
            <w:noProof/>
            <w:webHidden/>
          </w:rPr>
        </w:r>
        <w:r w:rsidR="001A3711">
          <w:rPr>
            <w:noProof/>
            <w:webHidden/>
          </w:rPr>
          <w:fldChar w:fldCharType="separate"/>
        </w:r>
        <w:r w:rsidR="001A3711">
          <w:rPr>
            <w:noProof/>
            <w:webHidden/>
          </w:rPr>
          <w:t>2</w:t>
        </w:r>
        <w:r w:rsidR="001A3711">
          <w:rPr>
            <w:noProof/>
            <w:webHidden/>
          </w:rPr>
          <w:fldChar w:fldCharType="end"/>
        </w:r>
      </w:hyperlink>
    </w:p>
    <w:p w14:paraId="656D3C0B" w14:textId="596EB7F7" w:rsidR="001A3711" w:rsidRDefault="001A3711">
      <w:pPr>
        <w:pStyle w:val="INNH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3983715" w:history="1">
        <w:r w:rsidRPr="008326E6">
          <w:rPr>
            <w:rStyle w:val="Hyperkobling"/>
            <w:noProof/>
          </w:rPr>
          <w:t>Bilag 2: Prosedyrer for tildeling av kontrakter innenfor rammeavtalen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_Toc233983715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AA55C65" w14:textId="634CF13B" w:rsidR="001A3711" w:rsidRDefault="001A3711">
      <w:pPr>
        <w:pStyle w:val="INNH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3983716" w:history="1">
        <w:r w:rsidRPr="008326E6">
          <w:rPr>
            <w:rStyle w:val="Hyperkobling"/>
            <w:noProof/>
          </w:rPr>
          <w:t>Bilag 3: Avtalevilkår for kontrakter som kan tildeles innenfor rammeavtalen med utfylte bilag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_Toc233983716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4D665D6" w14:textId="4354BE66" w:rsidR="001A3711" w:rsidRDefault="001A3711">
      <w:pPr>
        <w:pStyle w:val="INNH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3983717" w:history="1">
        <w:r w:rsidRPr="008326E6">
          <w:rPr>
            <w:rStyle w:val="Hyperkobling"/>
            <w:noProof/>
          </w:rPr>
          <w:t>Bilag 4: Administrative 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_Toc233983717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00D7FBC" w14:textId="4EAAA8BD" w:rsidR="001A3711" w:rsidRDefault="001A3711">
      <w:pPr>
        <w:pStyle w:val="INNH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3983718" w:history="1">
        <w:r w:rsidRPr="008326E6">
          <w:rPr>
            <w:rStyle w:val="Hyperkobling"/>
            <w:noProof/>
          </w:rPr>
          <w:t>Bilag 5: Pris og prisbestemmelser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_Toc233983718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B55C310" w14:textId="30EA2398" w:rsidR="00B02BB2" w:rsidRDefault="00115544" w:rsidP="00B02B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fldChar w:fldCharType="end"/>
      </w:r>
    </w:p>
    <w:p w14:paraId="094E7236" w14:textId="77777777" w:rsidR="001A3711" w:rsidRDefault="001A3711">
      <w:pPr>
        <w:keepLines w:val="0"/>
        <w:widowControl/>
        <w:rPr>
          <w:rFonts w:ascii="Arial" w:hAnsi="Arial" w:cs="Arial"/>
          <w:sz w:val="36"/>
          <w:szCs w:val="36"/>
        </w:rPr>
      </w:pPr>
      <w:r>
        <w:br w:type="page"/>
      </w:r>
    </w:p>
    <w:p w14:paraId="3BF44130" w14:textId="42106062" w:rsidR="005910A2" w:rsidRDefault="005910A2" w:rsidP="00331843">
      <w:pPr>
        <w:pStyle w:val="Overskrift1"/>
      </w:pPr>
      <w:bookmarkStart w:id="0" w:name="_Toc233983714"/>
      <w:r w:rsidRPr="006267C6">
        <w:lastRenderedPageBreak/>
        <w:t>Bilag 1</w:t>
      </w:r>
      <w:r w:rsidR="00331843">
        <w:t>:</w:t>
      </w:r>
      <w:r w:rsidRPr="006267C6">
        <w:t xml:space="preserve"> </w:t>
      </w:r>
      <w:r w:rsidR="008A6B9A" w:rsidRPr="00331843">
        <w:t>Overordnet beskrivelse av de ytelser rammeavtalen gjelder og oversikt over de oppdragsgivere som kan tildele kontrakter under rammeavtalen</w:t>
      </w:r>
      <w:bookmarkEnd w:id="0"/>
      <w:r w:rsidR="008A6B9A" w:rsidRPr="00331843">
        <w:t xml:space="preserve"> </w:t>
      </w:r>
    </w:p>
    <w:p w14:paraId="2475A20F" w14:textId="77777777" w:rsidR="005901B7" w:rsidRDefault="005901B7" w:rsidP="00331843">
      <w:pPr>
        <w:rPr>
          <w:rFonts w:ascii="Arial" w:hAnsi="Arial" w:cs="Arial"/>
          <w:i/>
          <w:sz w:val="20"/>
          <w:szCs w:val="20"/>
        </w:rPr>
      </w:pPr>
    </w:p>
    <w:p w14:paraId="4FD6E833" w14:textId="77777777" w:rsidR="009F72ED" w:rsidRDefault="009F72ED" w:rsidP="009F72ED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Bilag 1 fylles ut av Kunden.</w:t>
      </w:r>
    </w:p>
    <w:p w14:paraId="0296C2B3" w14:textId="77777777" w:rsidR="00A52111" w:rsidRDefault="00A52111" w:rsidP="00A52111">
      <w:pPr>
        <w:rPr>
          <w:rFonts w:ascii="Arial" w:hAnsi="Arial" w:cs="Arial"/>
        </w:rPr>
      </w:pPr>
    </w:p>
    <w:p w14:paraId="6CB7FC28" w14:textId="77777777" w:rsidR="00A52111" w:rsidRPr="005901B7" w:rsidRDefault="00A52111" w:rsidP="005901B7">
      <w:pPr>
        <w:pStyle w:val="Overskrift2"/>
      </w:pPr>
      <w:r w:rsidRPr="005901B7">
        <w:t>Avtalen</w:t>
      </w:r>
      <w:r w:rsidR="00627A68" w:rsidRPr="005901B7">
        <w:t>s</w:t>
      </w:r>
      <w:r w:rsidRPr="005901B7">
        <w:t xml:space="preserve"> punkt 1.1 Formål og omfang</w:t>
      </w:r>
    </w:p>
    <w:p w14:paraId="0C4A767C" w14:textId="7EBFFA7D" w:rsidR="00B34C85" w:rsidRPr="008E48AC" w:rsidRDefault="000C0B2A" w:rsidP="00B34C85">
      <w:pPr>
        <w:rPr>
          <w:rFonts w:ascii="Arial" w:hAnsi="Arial" w:cs="Arial"/>
          <w:vanish/>
          <w:specVanish/>
        </w:rPr>
      </w:pPr>
      <w:r>
        <w:rPr>
          <w:rFonts w:ascii="Arial" w:hAnsi="Arial" w:cs="Arial"/>
        </w:rPr>
        <w:t xml:space="preserve">Se Vedlegg 1 – Kravspesifikasjon og konkurransegrunnlaget </w:t>
      </w:r>
      <w:proofErr w:type="gramStart"/>
      <w:r>
        <w:rPr>
          <w:rFonts w:ascii="Arial" w:hAnsi="Arial" w:cs="Arial"/>
        </w:rPr>
        <w:t>for øvrig</w:t>
      </w:r>
      <w:proofErr w:type="gramEnd"/>
      <w:r>
        <w:rPr>
          <w:rFonts w:ascii="Arial" w:hAnsi="Arial" w:cs="Arial"/>
        </w:rPr>
        <w:t>.</w:t>
      </w:r>
      <w:r w:rsidR="00B81AD1">
        <w:rPr>
          <w:rFonts w:ascii="Arial" w:hAnsi="Arial" w:cs="Arial"/>
        </w:rPr>
        <w:t xml:space="preserve"> </w:t>
      </w:r>
      <w:proofErr w:type="gramStart"/>
      <w:r w:rsidR="00335754" w:rsidRPr="00335754">
        <w:rPr>
          <w:rFonts w:ascii="Arial" w:hAnsi="Arial" w:cs="Arial"/>
        </w:rPr>
        <w:t>Vedlegg</w:t>
      </w:r>
      <w:proofErr w:type="gramEnd"/>
      <w:r w:rsidR="00335754" w:rsidRPr="00335754">
        <w:rPr>
          <w:rFonts w:ascii="Arial" w:hAnsi="Arial" w:cs="Arial"/>
        </w:rPr>
        <w:t xml:space="preserve"> 1 – Kravspesifikasjon inngår i rammeavtalen og gjelder for samtlige avrop. Det enkelte avrop konkretiserer kravene, men kan ikke fravike dem med mindre rammeavtalen uttrykkelig åpner for dette.</w:t>
      </w:r>
      <w:r w:rsidR="0087010D">
        <w:rPr>
          <w:color w:val="333333"/>
          <w:sz w:val="29"/>
          <w:szCs w:val="29"/>
        </w:rPr>
        <w:t xml:space="preserve"> </w:t>
      </w:r>
      <w:r w:rsidR="00B34C85" w:rsidRPr="002F1C68">
        <w:rPr>
          <w:rFonts w:ascii="Arial" w:hAnsi="Arial" w:cs="Arial"/>
        </w:rPr>
        <w:br w:type="page"/>
      </w:r>
    </w:p>
    <w:p w14:paraId="1FB03835" w14:textId="77777777" w:rsidR="00B34C85" w:rsidRDefault="00B34C85" w:rsidP="00B34C85">
      <w:pPr>
        <w:rPr>
          <w:rFonts w:ascii="Arial" w:hAnsi="Arial" w:cs="Arial"/>
        </w:rPr>
      </w:pPr>
    </w:p>
    <w:p w14:paraId="1946EA0A" w14:textId="77777777" w:rsidR="00335754" w:rsidRDefault="00335754" w:rsidP="005901B7">
      <w:pPr>
        <w:pStyle w:val="Overskrift1"/>
      </w:pPr>
      <w:bookmarkStart w:id="1" w:name="_Toc233983715"/>
    </w:p>
    <w:p w14:paraId="28CA6C58" w14:textId="77777777" w:rsidR="00335754" w:rsidRPr="00335754" w:rsidRDefault="00335754" w:rsidP="00B81AD1"/>
    <w:p w14:paraId="466915D5" w14:textId="68E44C10" w:rsidR="005910A2" w:rsidRPr="005910A2" w:rsidRDefault="005910A2" w:rsidP="005901B7">
      <w:pPr>
        <w:pStyle w:val="Overskrift1"/>
      </w:pPr>
      <w:r w:rsidRPr="005910A2">
        <w:t>Bilag 2</w:t>
      </w:r>
      <w:r w:rsidR="005901B7">
        <w:t>:</w:t>
      </w:r>
      <w:r w:rsidRPr="005910A2">
        <w:t xml:space="preserve"> Pro</w:t>
      </w:r>
      <w:r w:rsidR="00A04801">
        <w:t>sedyrer for tildeling av kontrakter innenfor rammeavtalen</w:t>
      </w:r>
      <w:bookmarkEnd w:id="1"/>
    </w:p>
    <w:p w14:paraId="48775848" w14:textId="77777777" w:rsidR="005910A2" w:rsidRDefault="005910A2" w:rsidP="00B34C85">
      <w:pPr>
        <w:rPr>
          <w:rFonts w:ascii="Arial" w:hAnsi="Arial" w:cs="Arial"/>
          <w:i/>
          <w:sz w:val="20"/>
          <w:szCs w:val="20"/>
        </w:rPr>
      </w:pPr>
    </w:p>
    <w:p w14:paraId="25829C12" w14:textId="77777777" w:rsidR="005901B7" w:rsidRDefault="005901B7" w:rsidP="00B34C85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Kunden </w:t>
      </w:r>
      <w:r w:rsidR="009F72ED">
        <w:rPr>
          <w:rFonts w:ascii="Arial" w:hAnsi="Arial" w:cs="Arial"/>
          <w:i/>
          <w:sz w:val="20"/>
          <w:szCs w:val="20"/>
        </w:rPr>
        <w:t xml:space="preserve">skal i bilag 2 </w:t>
      </w:r>
      <w:r>
        <w:rPr>
          <w:rFonts w:ascii="Arial" w:hAnsi="Arial" w:cs="Arial"/>
          <w:i/>
          <w:sz w:val="20"/>
          <w:szCs w:val="20"/>
        </w:rPr>
        <w:t xml:space="preserve">beskrive hvilke(n) prosedyre(r) som skal gjelde for tildeling av kontrakter (avrop) i avtaleperioden. </w:t>
      </w:r>
    </w:p>
    <w:p w14:paraId="1EAA372E" w14:textId="77777777" w:rsidR="00166FF2" w:rsidRDefault="00166FF2" w:rsidP="00B34C85">
      <w:pPr>
        <w:rPr>
          <w:rFonts w:ascii="Arial" w:hAnsi="Arial" w:cs="Arial"/>
          <w:i/>
          <w:sz w:val="20"/>
          <w:szCs w:val="20"/>
        </w:rPr>
      </w:pPr>
    </w:p>
    <w:p w14:paraId="0313B4FC" w14:textId="77777777" w:rsidR="00C655F8" w:rsidRPr="00627A68" w:rsidRDefault="00627A68" w:rsidP="005901B7">
      <w:pPr>
        <w:pStyle w:val="Overskrift2"/>
      </w:pPr>
      <w:r w:rsidRPr="00627A68">
        <w:t>Avtalens punkt 2.1 Tildeling av kontrakter (prosedyre for avrop)</w:t>
      </w:r>
    </w:p>
    <w:p w14:paraId="3ABA1A41" w14:textId="77777777" w:rsidR="00894EB1" w:rsidRPr="00166FF2" w:rsidRDefault="00894EB1" w:rsidP="00B34C85">
      <w:pPr>
        <w:rPr>
          <w:rFonts w:ascii="Arial" w:hAnsi="Arial" w:cs="Arial"/>
        </w:rPr>
      </w:pPr>
    </w:p>
    <w:p w14:paraId="108DFDFE" w14:textId="77777777" w:rsidR="00C01679" w:rsidRPr="00753975" w:rsidRDefault="00C01679" w:rsidP="00B34C85">
      <w:pPr>
        <w:rPr>
          <w:rFonts w:ascii="Arial" w:hAnsi="Arial" w:cs="Arial"/>
          <w:i/>
        </w:rPr>
      </w:pPr>
      <w:r w:rsidRPr="00753975">
        <w:rPr>
          <w:rFonts w:ascii="Arial" w:hAnsi="Arial" w:cs="Arial"/>
          <w:i/>
          <w:u w:val="single"/>
        </w:rPr>
        <w:t>Rammeavtale med én leverandør</w:t>
      </w:r>
      <w:r w:rsidRPr="00753975">
        <w:rPr>
          <w:rFonts w:ascii="Arial" w:hAnsi="Arial" w:cs="Arial"/>
          <w:i/>
        </w:rPr>
        <w:t xml:space="preserve">: </w:t>
      </w:r>
    </w:p>
    <w:p w14:paraId="3255AC9A" w14:textId="77777777" w:rsidR="00430685" w:rsidRPr="00166FF2" w:rsidRDefault="00783660" w:rsidP="00B34C85">
      <w:pPr>
        <w:rPr>
          <w:rFonts w:ascii="Arial" w:hAnsi="Arial" w:cs="Arial"/>
        </w:rPr>
      </w:pPr>
      <w:r w:rsidRPr="00166FF2">
        <w:rPr>
          <w:rFonts w:ascii="Arial" w:hAnsi="Arial" w:cs="Arial"/>
        </w:rPr>
        <w:t>Tildeling av kontrakt under r</w:t>
      </w:r>
      <w:r w:rsidR="00894EB1" w:rsidRPr="00166FF2">
        <w:rPr>
          <w:rFonts w:ascii="Arial" w:hAnsi="Arial" w:cs="Arial"/>
        </w:rPr>
        <w:t xml:space="preserve">ammeavtale med én leverandør, tildeles på bakgrunn av </w:t>
      </w:r>
      <w:r w:rsidR="00815308" w:rsidRPr="00166FF2">
        <w:rPr>
          <w:rFonts w:ascii="Arial" w:hAnsi="Arial" w:cs="Arial"/>
        </w:rPr>
        <w:t>kontrakts</w:t>
      </w:r>
      <w:r w:rsidRPr="00166FF2">
        <w:rPr>
          <w:rFonts w:ascii="Arial" w:hAnsi="Arial" w:cs="Arial"/>
        </w:rPr>
        <w:t>vilkå</w:t>
      </w:r>
      <w:r w:rsidR="007E0AEB" w:rsidRPr="00166FF2">
        <w:rPr>
          <w:rFonts w:ascii="Arial" w:hAnsi="Arial" w:cs="Arial"/>
        </w:rPr>
        <w:t>rene i rammeavtalen</w:t>
      </w:r>
      <w:r w:rsidR="00784982" w:rsidRPr="00166FF2">
        <w:rPr>
          <w:rFonts w:ascii="Arial" w:hAnsi="Arial" w:cs="Arial"/>
        </w:rPr>
        <w:t xml:space="preserve"> og relevant(e) tildelingskontrakt(er)</w:t>
      </w:r>
      <w:r w:rsidR="007E0AEB" w:rsidRPr="00166FF2">
        <w:rPr>
          <w:rFonts w:ascii="Arial" w:hAnsi="Arial" w:cs="Arial"/>
        </w:rPr>
        <w:t xml:space="preserve">, eventuelt supplert med vilkår som fastsatt ved utfylling av tilbudet </w:t>
      </w:r>
      <w:r w:rsidR="00815308" w:rsidRPr="00166FF2">
        <w:rPr>
          <w:rFonts w:ascii="Arial" w:hAnsi="Arial" w:cs="Arial"/>
        </w:rPr>
        <w:t>(</w:t>
      </w:r>
      <w:r w:rsidR="007E0AEB" w:rsidRPr="00166FF2">
        <w:rPr>
          <w:rFonts w:ascii="Arial" w:hAnsi="Arial" w:cs="Arial"/>
        </w:rPr>
        <w:t xml:space="preserve">i medhold av </w:t>
      </w:r>
      <w:r w:rsidR="00815308" w:rsidRPr="00166FF2">
        <w:rPr>
          <w:rFonts w:ascii="Arial" w:hAnsi="Arial" w:cs="Arial"/>
        </w:rPr>
        <w:t xml:space="preserve">bestemmelsen(e) i </w:t>
      </w:r>
      <w:r w:rsidR="004459C6" w:rsidRPr="00166FF2">
        <w:rPr>
          <w:rFonts w:ascii="Arial" w:hAnsi="Arial" w:cs="Arial"/>
        </w:rPr>
        <w:t>f</w:t>
      </w:r>
      <w:r w:rsidR="00815308" w:rsidRPr="00166FF2">
        <w:rPr>
          <w:rFonts w:ascii="Arial" w:hAnsi="Arial" w:cs="Arial"/>
        </w:rPr>
        <w:t>orskrift om offentlige anskaffelser om rammeavtale med én leverandør)</w:t>
      </w:r>
      <w:r w:rsidR="004459C6" w:rsidRPr="00166FF2">
        <w:rPr>
          <w:rFonts w:ascii="Arial" w:hAnsi="Arial" w:cs="Arial"/>
        </w:rPr>
        <w:t>.</w:t>
      </w:r>
    </w:p>
    <w:p w14:paraId="1BCB53AF" w14:textId="77777777" w:rsidR="00894EB1" w:rsidRPr="00166FF2" w:rsidRDefault="00894EB1" w:rsidP="00B34C85">
      <w:pPr>
        <w:rPr>
          <w:rFonts w:ascii="Arial" w:hAnsi="Arial" w:cs="Arial"/>
        </w:rPr>
      </w:pPr>
    </w:p>
    <w:p w14:paraId="4727D82D" w14:textId="77777777" w:rsidR="005910A2" w:rsidRDefault="005910A2" w:rsidP="00B34C85">
      <w:pPr>
        <w:rPr>
          <w:rFonts w:ascii="Arial" w:hAnsi="Arial" w:cs="Arial"/>
        </w:rPr>
      </w:pPr>
    </w:p>
    <w:p w14:paraId="5E9D13DB" w14:textId="77777777" w:rsidR="00455D4B" w:rsidRPr="00455D4B" w:rsidRDefault="00455D4B" w:rsidP="00B13BCA">
      <w:pPr>
        <w:pStyle w:val="Overskrift2"/>
      </w:pPr>
      <w:r w:rsidRPr="00455D4B">
        <w:t>Avtalens punkt 3.2 Tilbudsplikt</w:t>
      </w:r>
    </w:p>
    <w:p w14:paraId="58D9FFDB" w14:textId="234B3A04" w:rsidR="00B34C85" w:rsidRPr="0087010D" w:rsidRDefault="007D3FF6" w:rsidP="008701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Leverandøren har tilbudsplikt for alle avrop.</w:t>
      </w:r>
      <w:r w:rsidR="0087010D" w:rsidRPr="0087010D">
        <w:rPr>
          <w:rFonts w:ascii="Arial" w:hAnsi="Arial" w:cs="Arial"/>
          <w:sz w:val="20"/>
          <w:szCs w:val="20"/>
        </w:rPr>
        <w:t xml:space="preserve"> </w:t>
      </w:r>
      <w:r w:rsidR="00B34C85" w:rsidRPr="005910A2">
        <w:rPr>
          <w:rFonts w:ascii="Arial" w:hAnsi="Arial" w:cs="Arial"/>
          <w:b/>
          <w:i/>
          <w:sz w:val="20"/>
          <w:szCs w:val="20"/>
        </w:rPr>
        <w:br w:type="page"/>
      </w:r>
    </w:p>
    <w:p w14:paraId="3E396494" w14:textId="77777777" w:rsidR="00B34C85" w:rsidRPr="005910A2" w:rsidRDefault="005910A2" w:rsidP="00F54B88">
      <w:pPr>
        <w:pStyle w:val="Overskrift1"/>
      </w:pPr>
      <w:bookmarkStart w:id="2" w:name="_Toc233983716"/>
      <w:r w:rsidRPr="005910A2">
        <w:lastRenderedPageBreak/>
        <w:t>Bilag 3</w:t>
      </w:r>
      <w:r w:rsidR="00B13BCA">
        <w:t>:</w:t>
      </w:r>
      <w:r w:rsidRPr="005910A2">
        <w:t xml:space="preserve"> A</w:t>
      </w:r>
      <w:r w:rsidR="00033CBC">
        <w:t>vtalevilkår for kontrakter som kan tildeles innenfor rammeavtalen med utfylte bilag</w:t>
      </w:r>
      <w:bookmarkEnd w:id="2"/>
    </w:p>
    <w:p w14:paraId="3AD44A72" w14:textId="77777777" w:rsidR="005910A2" w:rsidRDefault="005910A2" w:rsidP="005910A2">
      <w:pPr>
        <w:rPr>
          <w:rFonts w:ascii="Arial" w:hAnsi="Arial" w:cs="Arial"/>
          <w:i/>
          <w:sz w:val="20"/>
          <w:szCs w:val="20"/>
        </w:rPr>
      </w:pPr>
    </w:p>
    <w:p w14:paraId="7D38D898" w14:textId="77777777" w:rsidR="004459C6" w:rsidRPr="00FA3400" w:rsidRDefault="00033CBC" w:rsidP="005910A2">
      <w:pPr>
        <w:rPr>
          <w:rFonts w:ascii="Arial" w:hAnsi="Arial" w:cs="Arial"/>
        </w:rPr>
      </w:pPr>
      <w:r w:rsidRPr="00FA3400">
        <w:rPr>
          <w:rFonts w:ascii="Arial" w:hAnsi="Arial" w:cs="Arial"/>
        </w:rPr>
        <w:t>Kunden</w:t>
      </w:r>
      <w:r w:rsidR="009F72ED" w:rsidRPr="00FA3400">
        <w:rPr>
          <w:rFonts w:ascii="Arial" w:hAnsi="Arial" w:cs="Arial"/>
        </w:rPr>
        <w:t xml:space="preserve"> skal i bilag 3</w:t>
      </w:r>
      <w:r w:rsidR="00175B9B" w:rsidRPr="00FA3400">
        <w:rPr>
          <w:rFonts w:ascii="Arial" w:hAnsi="Arial" w:cs="Arial"/>
        </w:rPr>
        <w:t xml:space="preserve"> angi avtalevilkår for avropene. Dette gjøres ved å </w:t>
      </w:r>
      <w:r w:rsidR="00A5499C" w:rsidRPr="00FA3400">
        <w:rPr>
          <w:rFonts w:ascii="Arial" w:hAnsi="Arial" w:cs="Arial"/>
        </w:rPr>
        <w:t xml:space="preserve">krysse av for hvilke avtaler som skal benyttes </w:t>
      </w:r>
      <w:r w:rsidR="00FA3400">
        <w:rPr>
          <w:rFonts w:ascii="Arial" w:hAnsi="Arial" w:cs="Arial"/>
        </w:rPr>
        <w:t>ved</w:t>
      </w:r>
      <w:r w:rsidR="00FA3400" w:rsidRPr="00FA3400">
        <w:rPr>
          <w:rFonts w:ascii="Arial" w:hAnsi="Arial" w:cs="Arial"/>
        </w:rPr>
        <w:t xml:space="preserve"> </w:t>
      </w:r>
      <w:r w:rsidR="00A5499C" w:rsidRPr="00FA3400">
        <w:rPr>
          <w:rFonts w:ascii="Arial" w:hAnsi="Arial" w:cs="Arial"/>
        </w:rPr>
        <w:t>avrop</w:t>
      </w:r>
      <w:r w:rsidR="00FA3400">
        <w:rPr>
          <w:rFonts w:ascii="Arial" w:hAnsi="Arial" w:cs="Arial"/>
        </w:rPr>
        <w:t>, eventuelt ved å legge ved den enkelte avtale</w:t>
      </w:r>
      <w:r w:rsidR="00303B4C">
        <w:rPr>
          <w:rFonts w:ascii="Arial" w:hAnsi="Arial" w:cs="Arial"/>
        </w:rPr>
        <w:t>.</w:t>
      </w:r>
      <w:r w:rsidR="00175B9B" w:rsidRPr="00FA3400">
        <w:rPr>
          <w:rFonts w:ascii="Arial" w:hAnsi="Arial" w:cs="Arial"/>
        </w:rPr>
        <w:t xml:space="preserve"> </w:t>
      </w:r>
      <w:r w:rsidR="00A5499C" w:rsidRPr="00FA3400">
        <w:rPr>
          <w:rFonts w:ascii="Arial" w:hAnsi="Arial" w:cs="Arial"/>
        </w:rPr>
        <w:t xml:space="preserve">I eksempelet nedenfor er SSA-avtalene listet opp, men det kan også være andre </w:t>
      </w:r>
      <w:r w:rsidR="00175B9B" w:rsidRPr="00FA3400">
        <w:rPr>
          <w:rFonts w:ascii="Arial" w:hAnsi="Arial" w:cs="Arial"/>
        </w:rPr>
        <w:t>relevante</w:t>
      </w:r>
      <w:r w:rsidR="00A5499C" w:rsidRPr="00FA3400">
        <w:rPr>
          <w:rFonts w:ascii="Arial" w:hAnsi="Arial" w:cs="Arial"/>
        </w:rPr>
        <w:t xml:space="preserve"> avtaler</w:t>
      </w:r>
      <w:r w:rsidR="00175B9B" w:rsidRPr="00FA3400">
        <w:rPr>
          <w:rFonts w:ascii="Arial" w:hAnsi="Arial" w:cs="Arial"/>
        </w:rPr>
        <w:t xml:space="preserve"> tilpasset den aktuelle </w:t>
      </w:r>
      <w:r w:rsidR="00303B4C">
        <w:rPr>
          <w:rFonts w:ascii="Arial" w:hAnsi="Arial" w:cs="Arial"/>
        </w:rPr>
        <w:t>anskaffelse</w:t>
      </w:r>
      <w:r w:rsidR="00A5499C" w:rsidRPr="00FA3400">
        <w:rPr>
          <w:rFonts w:ascii="Arial" w:hAnsi="Arial" w:cs="Arial"/>
        </w:rPr>
        <w:t xml:space="preserve">. Bilagene vil </w:t>
      </w:r>
      <w:r w:rsidR="00FA3400">
        <w:rPr>
          <w:rFonts w:ascii="Arial" w:hAnsi="Arial" w:cs="Arial"/>
        </w:rPr>
        <w:t>normalt</w:t>
      </w:r>
      <w:r w:rsidR="00FA3400" w:rsidRPr="00FA3400">
        <w:rPr>
          <w:rFonts w:ascii="Arial" w:hAnsi="Arial" w:cs="Arial"/>
        </w:rPr>
        <w:t xml:space="preserve"> </w:t>
      </w:r>
      <w:r w:rsidR="00A5499C" w:rsidRPr="00FA3400">
        <w:rPr>
          <w:rFonts w:ascii="Arial" w:hAnsi="Arial" w:cs="Arial"/>
        </w:rPr>
        <w:t>måtte fylles ut for det enkelte avrop</w:t>
      </w:r>
      <w:r w:rsidR="00303B4C">
        <w:rPr>
          <w:rFonts w:ascii="Arial" w:hAnsi="Arial" w:cs="Arial"/>
        </w:rPr>
        <w:t>et</w:t>
      </w:r>
      <w:r w:rsidR="00A5499C" w:rsidRPr="00FA3400">
        <w:rPr>
          <w:rFonts w:ascii="Arial" w:hAnsi="Arial" w:cs="Arial"/>
        </w:rPr>
        <w:t xml:space="preserve">, men det som er generisk for alle avrop kan med fordel fylles ut </w:t>
      </w:r>
      <w:r w:rsidR="00303B4C">
        <w:rPr>
          <w:rFonts w:ascii="Arial" w:hAnsi="Arial" w:cs="Arial"/>
        </w:rPr>
        <w:t>allerede ved utlysningen av rammeavtalen.</w:t>
      </w:r>
    </w:p>
    <w:p w14:paraId="08DA2F9D" w14:textId="77777777" w:rsidR="00B34C85" w:rsidRDefault="00B34C85" w:rsidP="00B34C85">
      <w:pPr>
        <w:rPr>
          <w:rFonts w:ascii="Arial" w:hAnsi="Arial" w:cs="Arial"/>
        </w:rPr>
      </w:pPr>
    </w:p>
    <w:p w14:paraId="35615F32" w14:textId="77777777" w:rsidR="00753975" w:rsidRDefault="00753975" w:rsidP="00B34C85">
      <w:pPr>
        <w:rPr>
          <w:rFonts w:ascii="Arial" w:hAnsi="Arial" w:cs="Arial"/>
        </w:rPr>
      </w:pPr>
    </w:p>
    <w:p w14:paraId="738DCDBD" w14:textId="77777777" w:rsidR="00B13BCA" w:rsidRPr="00166FF2" w:rsidRDefault="00F54B88" w:rsidP="00B13BCA">
      <w:pPr>
        <w:rPr>
          <w:rFonts w:ascii="Arial" w:hAnsi="Arial" w:cs="Arial"/>
        </w:rPr>
      </w:pPr>
      <w:r w:rsidRPr="00166FF2">
        <w:rPr>
          <w:rFonts w:ascii="Arial" w:hAnsi="Arial" w:cs="Arial"/>
        </w:rPr>
        <w:t>K</w:t>
      </w:r>
      <w:r w:rsidR="00B13BCA" w:rsidRPr="00166FF2">
        <w:rPr>
          <w:rFonts w:ascii="Arial" w:hAnsi="Arial" w:cs="Arial"/>
        </w:rPr>
        <w:t xml:space="preserve">ryss av </w:t>
      </w:r>
      <w:r w:rsidR="003B5640">
        <w:rPr>
          <w:rFonts w:ascii="Arial" w:hAnsi="Arial" w:cs="Arial"/>
        </w:rPr>
        <w:t>for relevant(e) avtale(r):</w:t>
      </w:r>
    </w:p>
    <w:p w14:paraId="221ABDEE" w14:textId="77777777" w:rsidR="00F54B88" w:rsidRPr="00F54B88" w:rsidRDefault="00F54B88" w:rsidP="00B13BCA">
      <w:pPr>
        <w:rPr>
          <w:rFonts w:ascii="Arial" w:hAnsi="Arial" w:cs="Arial"/>
          <w:sz w:val="20"/>
          <w:szCs w:val="20"/>
        </w:rPr>
      </w:pPr>
    </w:p>
    <w:p w14:paraId="76F50715" w14:textId="77777777" w:rsidR="00B13BCA" w:rsidRDefault="00B13BCA" w:rsidP="00B13BCA"/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8"/>
        <w:gridCol w:w="5260"/>
        <w:gridCol w:w="1002"/>
        <w:gridCol w:w="1134"/>
        <w:gridCol w:w="1275"/>
      </w:tblGrid>
      <w:tr w:rsidR="00B13BCA" w14:paraId="303D35FE" w14:textId="77777777" w:rsidTr="00A00021">
        <w:trPr>
          <w:trHeight w:val="248"/>
        </w:trPr>
        <w:tc>
          <w:tcPr>
            <w:tcW w:w="1038" w:type="dxa"/>
            <w:shd w:val="clear" w:color="auto" w:fill="FFFFFF"/>
          </w:tcPr>
          <w:p w14:paraId="311DB69A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60" w:type="dxa"/>
            <w:shd w:val="clear" w:color="auto" w:fill="FFFFFF"/>
          </w:tcPr>
          <w:p w14:paraId="5BF30317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Avtale</w:t>
            </w:r>
          </w:p>
        </w:tc>
        <w:tc>
          <w:tcPr>
            <w:tcW w:w="1002" w:type="dxa"/>
            <w:shd w:val="clear" w:color="auto" w:fill="FFFFFF"/>
          </w:tcPr>
          <w:p w14:paraId="14CA7EB2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Utgiver</w:t>
            </w:r>
          </w:p>
        </w:tc>
        <w:tc>
          <w:tcPr>
            <w:tcW w:w="1134" w:type="dxa"/>
            <w:shd w:val="clear" w:color="auto" w:fill="FFFFFF"/>
          </w:tcPr>
          <w:p w14:paraId="376B3760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Versjon</w:t>
            </w:r>
          </w:p>
        </w:tc>
        <w:tc>
          <w:tcPr>
            <w:tcW w:w="1275" w:type="dxa"/>
            <w:shd w:val="clear" w:color="auto" w:fill="FFFFFF"/>
          </w:tcPr>
          <w:p w14:paraId="27382702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Valgt(e) tildelings-kontrakt(er)</w:t>
            </w:r>
          </w:p>
        </w:tc>
      </w:tr>
      <w:tr w:rsidR="00B13BCA" w14:paraId="07CE8431" w14:textId="77777777" w:rsidTr="00A00021">
        <w:trPr>
          <w:trHeight w:val="697"/>
        </w:trPr>
        <w:tc>
          <w:tcPr>
            <w:tcW w:w="1038" w:type="dxa"/>
          </w:tcPr>
          <w:p w14:paraId="676E447D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SSA-O</w:t>
            </w:r>
          </w:p>
        </w:tc>
        <w:tc>
          <w:tcPr>
            <w:tcW w:w="5260" w:type="dxa"/>
          </w:tcPr>
          <w:p w14:paraId="0C466893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Oppdragsavtalen, avtale om utrednings- og utviklingsoppdrag fra Konsulent </w:t>
            </w:r>
          </w:p>
        </w:tc>
        <w:tc>
          <w:tcPr>
            <w:tcW w:w="1002" w:type="dxa"/>
          </w:tcPr>
          <w:p w14:paraId="042677DE" w14:textId="1D1BB5B5" w:rsidR="00B13BCA" w:rsidRPr="00B13BCA" w:rsidRDefault="00405EFD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DFØ</w:t>
            </w:r>
          </w:p>
        </w:tc>
        <w:tc>
          <w:tcPr>
            <w:tcW w:w="1134" w:type="dxa"/>
          </w:tcPr>
          <w:p w14:paraId="52D1366C" w14:textId="0056A958" w:rsidR="00B13BCA" w:rsidRPr="00B13BCA" w:rsidRDefault="00405EFD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2026</w:t>
            </w:r>
          </w:p>
        </w:tc>
        <w:tc>
          <w:tcPr>
            <w:tcW w:w="1275" w:type="dxa"/>
          </w:tcPr>
          <w:p w14:paraId="3F219E9B" w14:textId="057FD672" w:rsidR="00B13BCA" w:rsidRPr="00B13BCA" w:rsidRDefault="0058108D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</w:tr>
    </w:tbl>
    <w:p w14:paraId="4D321E13" w14:textId="77777777" w:rsidR="000D2D03" w:rsidRDefault="000D2D03" w:rsidP="00A1044A">
      <w:pPr>
        <w:rPr>
          <w:rFonts w:ascii="Arial" w:hAnsi="Arial" w:cs="Arial"/>
          <w:b/>
        </w:rPr>
      </w:pPr>
    </w:p>
    <w:p w14:paraId="16B8918D" w14:textId="77777777" w:rsidR="000D2D03" w:rsidRDefault="000D2D03" w:rsidP="00B34C85">
      <w:pPr>
        <w:rPr>
          <w:rFonts w:ascii="Arial" w:hAnsi="Arial" w:cs="Arial"/>
          <w:b/>
        </w:rPr>
      </w:pPr>
    </w:p>
    <w:p w14:paraId="41B48F1C" w14:textId="77777777" w:rsidR="00B34C85" w:rsidRPr="00596ACB" w:rsidRDefault="00B34C85" w:rsidP="00B34C85">
      <w:pPr>
        <w:rPr>
          <w:rFonts w:ascii="Arial" w:hAnsi="Arial" w:cs="Arial"/>
        </w:rPr>
      </w:pPr>
      <w:r w:rsidRPr="00596ACB">
        <w:rPr>
          <w:rFonts w:ascii="Arial" w:hAnsi="Arial" w:cs="Arial"/>
          <w:b/>
        </w:rPr>
        <w:br w:type="page"/>
      </w:r>
    </w:p>
    <w:p w14:paraId="46E30A8D" w14:textId="77777777" w:rsidR="00B34C85" w:rsidRPr="00F11849" w:rsidRDefault="00F11849" w:rsidP="00F54B88">
      <w:pPr>
        <w:pStyle w:val="Overskrift1"/>
      </w:pPr>
      <w:bookmarkStart w:id="3" w:name="_Toc233983717"/>
      <w:r w:rsidRPr="00F11849">
        <w:lastRenderedPageBreak/>
        <w:t>Bilag 4</w:t>
      </w:r>
      <w:r w:rsidR="00F54B88">
        <w:t>:</w:t>
      </w:r>
      <w:r w:rsidRPr="00F11849">
        <w:t xml:space="preserve"> </w:t>
      </w:r>
      <w:r w:rsidR="00502CF0">
        <w:t>Administrative bestemmelser</w:t>
      </w:r>
      <w:bookmarkEnd w:id="3"/>
    </w:p>
    <w:p w14:paraId="0F1893D9" w14:textId="77777777" w:rsidR="00F11849" w:rsidRDefault="00F11849" w:rsidP="00B34C85">
      <w:pPr>
        <w:rPr>
          <w:rFonts w:ascii="Arial" w:hAnsi="Arial" w:cs="Arial"/>
        </w:rPr>
      </w:pPr>
    </w:p>
    <w:p w14:paraId="3CECB064" w14:textId="77777777" w:rsidR="009F72ED" w:rsidRDefault="009F72ED" w:rsidP="009F72ED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Bilag 4 fylles ut av Kunden og av Leverandøren.</w:t>
      </w:r>
    </w:p>
    <w:p w14:paraId="5F37CDE2" w14:textId="77777777" w:rsidR="009F72ED" w:rsidRDefault="009F72ED" w:rsidP="00F54B88">
      <w:pPr>
        <w:pStyle w:val="Overskrift2"/>
      </w:pPr>
    </w:p>
    <w:p w14:paraId="7AE243F8" w14:textId="77777777" w:rsidR="00502CF0" w:rsidRPr="00654600" w:rsidRDefault="00502CF0" w:rsidP="00F54B88">
      <w:pPr>
        <w:pStyle w:val="Overskrift2"/>
      </w:pPr>
      <w:r w:rsidRPr="00654600">
        <w:t>Avtalens punkt 1.3 Varighet og oppsigelse – opsjon på forlengelse</w:t>
      </w:r>
    </w:p>
    <w:p w14:paraId="68061ACB" w14:textId="71D8FDDB" w:rsidR="006B1185" w:rsidRPr="002B2AC3" w:rsidRDefault="005600F6" w:rsidP="00F118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Avtalen varer fra </w:t>
      </w:r>
      <w:proofErr w:type="spellStart"/>
      <w:r>
        <w:rPr>
          <w:rFonts w:ascii="Arial" w:hAnsi="Arial" w:cs="Arial"/>
        </w:rPr>
        <w:t>kontraktssignering</w:t>
      </w:r>
      <w:proofErr w:type="spellEnd"/>
      <w:r>
        <w:rPr>
          <w:rFonts w:ascii="Arial" w:hAnsi="Arial" w:cs="Arial"/>
        </w:rPr>
        <w:t xml:space="preserve"> til 31.12.2027</w:t>
      </w:r>
      <w:r w:rsidR="000A5D55">
        <w:rPr>
          <w:rFonts w:ascii="Arial" w:hAnsi="Arial" w:cs="Arial"/>
        </w:rPr>
        <w:t>. Kunden har opsjon på å forlenge rammeavtalen i 1 år på samme vilkår.</w:t>
      </w:r>
    </w:p>
    <w:p w14:paraId="4D3EC30C" w14:textId="77777777" w:rsidR="006B1185" w:rsidRPr="00654600" w:rsidRDefault="006B1185" w:rsidP="00F54B88">
      <w:pPr>
        <w:pStyle w:val="Overskrift2"/>
      </w:pPr>
      <w:r w:rsidRPr="00654600">
        <w:t xml:space="preserve">Avtalens punkt 1.4 Partenes representanter </w:t>
      </w:r>
    </w:p>
    <w:p w14:paraId="7BCD9360" w14:textId="77777777" w:rsidR="006B1185" w:rsidRPr="00175B9B" w:rsidRDefault="00AB7E62" w:rsidP="00F11849">
      <w:pPr>
        <w:rPr>
          <w:rFonts w:ascii="Arial" w:hAnsi="Arial" w:cs="Arial"/>
        </w:rPr>
      </w:pPr>
      <w:r w:rsidRPr="00166FF2">
        <w:rPr>
          <w:rFonts w:ascii="Arial" w:hAnsi="Arial" w:cs="Arial"/>
        </w:rPr>
        <w:t>Bemyndiget representant for partene og prosedyrer og varslingsfrister for eventuell utskiftning av disse, spesifiseres nærmere her.</w:t>
      </w:r>
      <w:r w:rsidR="00F54B88" w:rsidRPr="00166FF2">
        <w:rPr>
          <w:rFonts w:ascii="Arial" w:hAnsi="Arial" w:cs="Arial"/>
          <w:i/>
        </w:rPr>
        <w:t xml:space="preserve"> </w:t>
      </w:r>
      <w:r w:rsidR="00175B9B">
        <w:rPr>
          <w:rFonts w:ascii="Arial" w:hAnsi="Arial" w:cs="Arial"/>
        </w:rPr>
        <w:t>Det</w:t>
      </w:r>
      <w:r w:rsidR="00303B4C">
        <w:rPr>
          <w:rFonts w:ascii="Arial" w:hAnsi="Arial" w:cs="Arial"/>
        </w:rPr>
        <w:t>te</w:t>
      </w:r>
      <w:r w:rsidR="00175B9B">
        <w:rPr>
          <w:rFonts w:ascii="Arial" w:hAnsi="Arial" w:cs="Arial"/>
        </w:rPr>
        <w:t xml:space="preserve"> bør særskilt angis </w:t>
      </w:r>
      <w:r w:rsidR="00303B4C">
        <w:rPr>
          <w:rFonts w:ascii="Arial" w:hAnsi="Arial" w:cs="Arial"/>
        </w:rPr>
        <w:t xml:space="preserve">dersom </w:t>
      </w:r>
      <w:r w:rsidR="00175B9B">
        <w:rPr>
          <w:rFonts w:ascii="Arial" w:hAnsi="Arial" w:cs="Arial"/>
        </w:rPr>
        <w:t xml:space="preserve">det kun er spesielle omstendigheter som </w:t>
      </w:r>
      <w:r w:rsidR="00303B4C">
        <w:rPr>
          <w:rFonts w:ascii="Arial" w:hAnsi="Arial" w:cs="Arial"/>
        </w:rPr>
        <w:t xml:space="preserve">gjør at en </w:t>
      </w:r>
      <w:r w:rsidR="00175B9B">
        <w:rPr>
          <w:rFonts w:ascii="Arial" w:hAnsi="Arial" w:cs="Arial"/>
        </w:rPr>
        <w:t xml:space="preserve">tillater leverandøren å bytte representant. Dette gjelder </w:t>
      </w:r>
      <w:r w:rsidR="00303B4C">
        <w:rPr>
          <w:rFonts w:ascii="Arial" w:hAnsi="Arial" w:cs="Arial"/>
        </w:rPr>
        <w:t xml:space="preserve">spesielt </w:t>
      </w:r>
      <w:r w:rsidR="00175B9B">
        <w:rPr>
          <w:rFonts w:ascii="Arial" w:hAnsi="Arial" w:cs="Arial"/>
        </w:rPr>
        <w:t>der kompetansen til representanten er viktig for leveransen i de videre avrop.</w:t>
      </w:r>
    </w:p>
    <w:p w14:paraId="189BB8EC" w14:textId="77777777" w:rsidR="006B1185" w:rsidRDefault="006B1185" w:rsidP="00F11849">
      <w:pPr>
        <w:rPr>
          <w:rFonts w:ascii="Arial" w:hAnsi="Arial" w:cs="Arial"/>
          <w:i/>
          <w:sz w:val="20"/>
          <w:szCs w:val="20"/>
        </w:rPr>
      </w:pPr>
    </w:p>
    <w:p w14:paraId="2911F0B4" w14:textId="77777777" w:rsidR="00E35C98" w:rsidRPr="00654600" w:rsidRDefault="00E35C98" w:rsidP="00F54B88">
      <w:pPr>
        <w:pStyle w:val="Overskrift2"/>
      </w:pPr>
      <w:r w:rsidRPr="00654600">
        <w:t>Avtalens punkt 3.1 Plikt til å svare på henvendelser</w:t>
      </w:r>
    </w:p>
    <w:p w14:paraId="304C015C" w14:textId="77777777" w:rsidR="00E35C98" w:rsidRPr="00166FF2" w:rsidRDefault="00E35C98" w:rsidP="00F11849">
      <w:pPr>
        <w:rPr>
          <w:rFonts w:ascii="Arial" w:hAnsi="Arial" w:cs="Arial"/>
        </w:rPr>
      </w:pPr>
      <w:r w:rsidRPr="00166FF2">
        <w:rPr>
          <w:rFonts w:ascii="Arial" w:hAnsi="Arial" w:cs="Arial"/>
        </w:rPr>
        <w:t xml:space="preserve">Dersom det er avtalt konkrete frister vedrørende </w:t>
      </w:r>
      <w:r w:rsidR="00F54B88" w:rsidRPr="00166FF2">
        <w:rPr>
          <w:rFonts w:ascii="Arial" w:hAnsi="Arial" w:cs="Arial"/>
        </w:rPr>
        <w:t xml:space="preserve">Leverandørens </w:t>
      </w:r>
      <w:r w:rsidRPr="00166FF2">
        <w:rPr>
          <w:rFonts w:ascii="Arial" w:hAnsi="Arial" w:cs="Arial"/>
        </w:rPr>
        <w:t xml:space="preserve">plikt til å besvare </w:t>
      </w:r>
      <w:r w:rsidR="00F54B88" w:rsidRPr="00166FF2">
        <w:rPr>
          <w:rFonts w:ascii="Arial" w:hAnsi="Arial" w:cs="Arial"/>
        </w:rPr>
        <w:t xml:space="preserve">Kundens </w:t>
      </w:r>
      <w:r w:rsidRPr="00166FF2">
        <w:rPr>
          <w:rFonts w:ascii="Arial" w:hAnsi="Arial" w:cs="Arial"/>
        </w:rPr>
        <w:t xml:space="preserve">henvendelser, </w:t>
      </w:r>
      <w:r w:rsidR="00DE0AB2">
        <w:rPr>
          <w:rFonts w:ascii="Arial" w:hAnsi="Arial" w:cs="Arial"/>
        </w:rPr>
        <w:t>skal dette fremkomme</w:t>
      </w:r>
      <w:r w:rsidRPr="00166FF2">
        <w:rPr>
          <w:rFonts w:ascii="Arial" w:hAnsi="Arial" w:cs="Arial"/>
        </w:rPr>
        <w:t xml:space="preserve"> her.</w:t>
      </w:r>
    </w:p>
    <w:p w14:paraId="6EDCE356" w14:textId="77777777" w:rsidR="00E35C98" w:rsidRDefault="00E35C98" w:rsidP="00F11849">
      <w:pPr>
        <w:rPr>
          <w:rFonts w:ascii="Arial" w:hAnsi="Arial" w:cs="Arial"/>
          <w:i/>
          <w:sz w:val="20"/>
          <w:szCs w:val="20"/>
        </w:rPr>
      </w:pPr>
    </w:p>
    <w:p w14:paraId="2B0A4DEF" w14:textId="77777777" w:rsidR="00E35C98" w:rsidRDefault="00E35C98" w:rsidP="00F11849">
      <w:pPr>
        <w:rPr>
          <w:rFonts w:ascii="Arial" w:hAnsi="Arial" w:cs="Arial"/>
          <w:i/>
          <w:sz w:val="20"/>
          <w:szCs w:val="20"/>
        </w:rPr>
      </w:pPr>
    </w:p>
    <w:p w14:paraId="455C8EAF" w14:textId="77777777" w:rsidR="00F11849" w:rsidRPr="00A43F0F" w:rsidRDefault="00F826ED" w:rsidP="00B34C85">
      <w:pPr>
        <w:rPr>
          <w:rFonts w:ascii="Cambria" w:hAnsi="Cambria"/>
          <w:b/>
          <w:bCs/>
          <w:sz w:val="26"/>
          <w:szCs w:val="26"/>
        </w:rPr>
      </w:pPr>
      <w:r w:rsidRPr="00A43F0F">
        <w:rPr>
          <w:rFonts w:ascii="Cambria" w:hAnsi="Cambria"/>
          <w:b/>
          <w:bCs/>
          <w:sz w:val="26"/>
          <w:szCs w:val="26"/>
        </w:rPr>
        <w:t xml:space="preserve">Avtalens punkt 5.1 Samarbeid </w:t>
      </w:r>
    </w:p>
    <w:p w14:paraId="0ADAA6A5" w14:textId="77777777" w:rsidR="00F826ED" w:rsidRDefault="0014305D" w:rsidP="00B34C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Dersom det er avtalt øvrige bestemmelser om partenes samarbeid, skal dette </w:t>
      </w:r>
      <w:r w:rsidR="00A43F0F">
        <w:rPr>
          <w:rFonts w:ascii="Arial" w:hAnsi="Arial" w:cs="Arial"/>
        </w:rPr>
        <w:t xml:space="preserve">fremkomme her. </w:t>
      </w:r>
      <w:r w:rsidR="00175B9B">
        <w:rPr>
          <w:rFonts w:ascii="Arial" w:hAnsi="Arial" w:cs="Arial"/>
        </w:rPr>
        <w:t>Dette kan for eksempel være statusmøter, rapporteringskrav på rammeavtalen o.l.</w:t>
      </w:r>
    </w:p>
    <w:p w14:paraId="0137BDF8" w14:textId="77777777" w:rsidR="00B34C85" w:rsidRDefault="00B34C85" w:rsidP="00B34C85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2"/>
          <w:szCs w:val="22"/>
          <w:lang w:val="nb-NO"/>
        </w:rPr>
      </w:pPr>
    </w:p>
    <w:p w14:paraId="527F8525" w14:textId="77777777" w:rsidR="00B34C85" w:rsidRDefault="00B34C85" w:rsidP="00B34C85">
      <w:pPr>
        <w:rPr>
          <w:rFonts w:ascii="Arial" w:hAnsi="Arial" w:cs="Arial"/>
        </w:rPr>
      </w:pPr>
    </w:p>
    <w:p w14:paraId="0123C32C" w14:textId="77777777" w:rsidR="00B34C85" w:rsidRDefault="00B34C85" w:rsidP="00B34C85">
      <w:pPr>
        <w:rPr>
          <w:rFonts w:ascii="Arial" w:hAnsi="Arial" w:cs="Arial"/>
        </w:rPr>
      </w:pPr>
    </w:p>
    <w:p w14:paraId="54032F0C" w14:textId="77777777" w:rsidR="00B34C85" w:rsidRPr="006725E1" w:rsidRDefault="00B34C85" w:rsidP="00B34C85">
      <w:pPr>
        <w:rPr>
          <w:rFonts w:ascii="Arial" w:hAnsi="Arial" w:cs="Arial"/>
          <w:b/>
          <w:i/>
        </w:rPr>
      </w:pPr>
      <w:r w:rsidRPr="006725E1">
        <w:rPr>
          <w:rFonts w:ascii="Arial" w:hAnsi="Arial" w:cs="Arial"/>
          <w:b/>
          <w:i/>
        </w:rPr>
        <w:br w:type="page"/>
      </w:r>
    </w:p>
    <w:p w14:paraId="1930C4D1" w14:textId="77777777" w:rsidR="00007A98" w:rsidRPr="00007A98" w:rsidRDefault="00007A98" w:rsidP="00166FF2">
      <w:pPr>
        <w:pStyle w:val="Overskrift1"/>
      </w:pPr>
      <w:bookmarkStart w:id="4" w:name="_Toc233983718"/>
      <w:r w:rsidRPr="00007A98">
        <w:lastRenderedPageBreak/>
        <w:t>Bilag 5</w:t>
      </w:r>
      <w:r w:rsidR="00F54B88">
        <w:t>:</w:t>
      </w:r>
      <w:r w:rsidRPr="00007A98">
        <w:t xml:space="preserve"> </w:t>
      </w:r>
      <w:r w:rsidR="003C2CB7">
        <w:t>Pris og prisbestemmelser</w:t>
      </w:r>
      <w:bookmarkEnd w:id="4"/>
    </w:p>
    <w:p w14:paraId="7EFB429D" w14:textId="77777777" w:rsidR="00007A98" w:rsidRDefault="00007A98" w:rsidP="00007A98">
      <w:pPr>
        <w:rPr>
          <w:rFonts w:cs="Arial"/>
          <w:i/>
          <w:sz w:val="20"/>
          <w:szCs w:val="20"/>
        </w:rPr>
      </w:pPr>
    </w:p>
    <w:p w14:paraId="08378630" w14:textId="77777777" w:rsidR="00C02A46" w:rsidRPr="00C02A46" w:rsidRDefault="00C02A46" w:rsidP="00166FF2">
      <w:pPr>
        <w:pStyle w:val="Overskrift2"/>
      </w:pPr>
      <w:r w:rsidRPr="00C02A46">
        <w:t xml:space="preserve">Avtalens punkt 6.1 </w:t>
      </w:r>
      <w:r w:rsidR="00BF4B39">
        <w:t>P</w:t>
      </w:r>
      <w:r w:rsidRPr="00C02A46">
        <w:t>riser</w:t>
      </w:r>
    </w:p>
    <w:p w14:paraId="1ECD387F" w14:textId="77777777" w:rsidR="00D201A4" w:rsidRPr="005E5634" w:rsidRDefault="00D201A4" w:rsidP="00D201A4">
      <w:pPr>
        <w:rPr>
          <w:rFonts w:ascii="Oslo Sans Office" w:hAnsi="Oslo Sans Office"/>
        </w:rPr>
      </w:pPr>
      <w:r w:rsidRPr="005E5634">
        <w:rPr>
          <w:rFonts w:ascii="Oslo Sans Office" w:hAnsi="Oslo Sans Office"/>
        </w:rPr>
        <w:t>Alle timepriser oppgis ekskl. mva.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48"/>
        <w:gridCol w:w="1767"/>
        <w:gridCol w:w="2017"/>
        <w:gridCol w:w="1984"/>
      </w:tblGrid>
      <w:tr w:rsidR="00D201A4" w:rsidRPr="005E5634" w14:paraId="32254904" w14:textId="77777777" w:rsidTr="00C71416">
        <w:tc>
          <w:tcPr>
            <w:tcW w:w="2248" w:type="dxa"/>
            <w:shd w:val="clear" w:color="auto" w:fill="EDEDED" w:themeFill="accent3" w:themeFillTint="33"/>
          </w:tcPr>
          <w:p w14:paraId="41FD261F" w14:textId="77777777" w:rsidR="00D201A4" w:rsidRPr="005E5634" w:rsidRDefault="00D201A4" w:rsidP="00C71416">
            <w:pPr>
              <w:rPr>
                <w:rFonts w:ascii="Oslo Sans Office" w:hAnsi="Oslo Sans Office"/>
              </w:rPr>
            </w:pPr>
            <w:r w:rsidRPr="005E5634">
              <w:rPr>
                <w:rFonts w:ascii="Oslo Sans Office" w:hAnsi="Oslo Sans Office"/>
              </w:rPr>
              <w:t>Grad/type</w:t>
            </w:r>
          </w:p>
        </w:tc>
        <w:tc>
          <w:tcPr>
            <w:tcW w:w="1684" w:type="dxa"/>
            <w:shd w:val="clear" w:color="auto" w:fill="EDEDED" w:themeFill="accent3" w:themeFillTint="33"/>
          </w:tcPr>
          <w:p w14:paraId="27AC3FC4" w14:textId="77777777" w:rsidR="00D201A4" w:rsidRPr="005E5634" w:rsidRDefault="00D201A4" w:rsidP="00C71416">
            <w:pPr>
              <w:rPr>
                <w:rFonts w:ascii="Oslo Sans Office" w:hAnsi="Oslo Sans Office"/>
              </w:rPr>
            </w:pPr>
            <w:r w:rsidRPr="005E5634">
              <w:rPr>
                <w:rFonts w:ascii="Oslo Sans Office" w:hAnsi="Oslo Sans Office"/>
              </w:rPr>
              <w:t>Vektingsfaktor</w:t>
            </w:r>
          </w:p>
        </w:tc>
        <w:tc>
          <w:tcPr>
            <w:tcW w:w="2017" w:type="dxa"/>
            <w:shd w:val="clear" w:color="auto" w:fill="EDEDED" w:themeFill="accent3" w:themeFillTint="33"/>
          </w:tcPr>
          <w:p w14:paraId="16170724" w14:textId="77777777" w:rsidR="00D201A4" w:rsidRPr="005E5634" w:rsidRDefault="00D201A4" w:rsidP="00C71416">
            <w:pPr>
              <w:rPr>
                <w:rFonts w:ascii="Oslo Sans Office" w:hAnsi="Oslo Sans Office"/>
              </w:rPr>
            </w:pPr>
            <w:r w:rsidRPr="005E5634">
              <w:rPr>
                <w:rFonts w:ascii="Oslo Sans Office" w:hAnsi="Oslo Sans Office"/>
              </w:rPr>
              <w:t>Timepris</w:t>
            </w:r>
          </w:p>
        </w:tc>
        <w:tc>
          <w:tcPr>
            <w:tcW w:w="1984" w:type="dxa"/>
            <w:shd w:val="clear" w:color="auto" w:fill="EDEDED" w:themeFill="accent3" w:themeFillTint="33"/>
          </w:tcPr>
          <w:p w14:paraId="0C79A7C1" w14:textId="77777777" w:rsidR="00D201A4" w:rsidRPr="001F25F2" w:rsidRDefault="00D201A4" w:rsidP="00C71416">
            <w:pPr>
              <w:rPr>
                <w:rFonts w:ascii="Oslo Sans Office" w:hAnsi="Oslo Sans Office"/>
                <w:highlight w:val="yellow"/>
              </w:rPr>
            </w:pPr>
            <w:r w:rsidRPr="001F25F2">
              <w:rPr>
                <w:rFonts w:ascii="Oslo Sans Office" w:hAnsi="Oslo Sans Office"/>
              </w:rPr>
              <w:t>Total</w:t>
            </w:r>
          </w:p>
        </w:tc>
      </w:tr>
      <w:tr w:rsidR="00D201A4" w:rsidRPr="005E5634" w14:paraId="45E769C3" w14:textId="77777777" w:rsidTr="00C71416">
        <w:tc>
          <w:tcPr>
            <w:tcW w:w="2248" w:type="dxa"/>
            <w:shd w:val="clear" w:color="auto" w:fill="D0CECE" w:themeFill="background2" w:themeFillShade="E6"/>
          </w:tcPr>
          <w:p w14:paraId="5B6EF73E" w14:textId="77777777" w:rsidR="00D201A4" w:rsidRPr="005E5634" w:rsidRDefault="00D201A4" w:rsidP="00C71416">
            <w:pPr>
              <w:rPr>
                <w:rFonts w:ascii="Oslo Sans Office" w:hAnsi="Oslo Sans Office"/>
              </w:rPr>
            </w:pPr>
            <w:r w:rsidRPr="005E5634">
              <w:rPr>
                <w:rFonts w:ascii="Oslo Sans Office" w:hAnsi="Oslo Sans Office"/>
              </w:rPr>
              <w:t>Partner/Direktør</w:t>
            </w:r>
          </w:p>
        </w:tc>
        <w:tc>
          <w:tcPr>
            <w:tcW w:w="1684" w:type="dxa"/>
            <w:shd w:val="clear" w:color="auto" w:fill="D0CECE" w:themeFill="background2" w:themeFillShade="E6"/>
          </w:tcPr>
          <w:p w14:paraId="4B0FE8BA" w14:textId="77777777" w:rsidR="00D201A4" w:rsidRPr="005E5634" w:rsidRDefault="00D201A4" w:rsidP="00C71416">
            <w:pPr>
              <w:jc w:val="center"/>
              <w:rPr>
                <w:rFonts w:ascii="Oslo Sans Office" w:hAnsi="Oslo Sans Office"/>
              </w:rPr>
            </w:pPr>
            <w:r w:rsidRPr="005E5634">
              <w:rPr>
                <w:rFonts w:ascii="Oslo Sans Office" w:hAnsi="Oslo Sans Office"/>
              </w:rPr>
              <w:t>1</w:t>
            </w:r>
          </w:p>
        </w:tc>
        <w:tc>
          <w:tcPr>
            <w:tcW w:w="2017" w:type="dxa"/>
          </w:tcPr>
          <w:p w14:paraId="3C60144B" w14:textId="77777777" w:rsidR="00D201A4" w:rsidRPr="005E5634" w:rsidRDefault="00D201A4" w:rsidP="00C71416">
            <w:pPr>
              <w:rPr>
                <w:rFonts w:ascii="Oslo Sans Office" w:hAnsi="Oslo Sans Office"/>
              </w:rPr>
            </w:pPr>
          </w:p>
        </w:tc>
        <w:tc>
          <w:tcPr>
            <w:tcW w:w="1984" w:type="dxa"/>
          </w:tcPr>
          <w:p w14:paraId="4CF74A3A" w14:textId="77777777" w:rsidR="00D201A4" w:rsidRPr="001F25F2" w:rsidRDefault="00D201A4" w:rsidP="00C71416">
            <w:pPr>
              <w:rPr>
                <w:rFonts w:ascii="Oslo Sans Office" w:hAnsi="Oslo Sans Office"/>
                <w:highlight w:val="yellow"/>
              </w:rPr>
            </w:pPr>
          </w:p>
        </w:tc>
      </w:tr>
      <w:tr w:rsidR="00D201A4" w:rsidRPr="005E5634" w14:paraId="572DEAA4" w14:textId="77777777" w:rsidTr="00C71416">
        <w:tc>
          <w:tcPr>
            <w:tcW w:w="2248" w:type="dxa"/>
            <w:shd w:val="clear" w:color="auto" w:fill="D0CECE" w:themeFill="background2" w:themeFillShade="E6"/>
          </w:tcPr>
          <w:p w14:paraId="59D13DBF" w14:textId="77777777" w:rsidR="00D201A4" w:rsidRPr="005E5634" w:rsidRDefault="00D201A4" w:rsidP="00C71416">
            <w:pPr>
              <w:rPr>
                <w:rFonts w:ascii="Oslo Sans Office" w:hAnsi="Oslo Sans Office"/>
              </w:rPr>
            </w:pPr>
            <w:r w:rsidRPr="005E5634">
              <w:rPr>
                <w:rFonts w:ascii="Oslo Sans Office" w:hAnsi="Oslo Sans Office"/>
              </w:rPr>
              <w:t>Senior manager/Manager</w:t>
            </w:r>
          </w:p>
        </w:tc>
        <w:tc>
          <w:tcPr>
            <w:tcW w:w="1684" w:type="dxa"/>
            <w:shd w:val="clear" w:color="auto" w:fill="D0CECE" w:themeFill="background2" w:themeFillShade="E6"/>
          </w:tcPr>
          <w:p w14:paraId="4B3AB568" w14:textId="77777777" w:rsidR="00D201A4" w:rsidRPr="001F25F2" w:rsidRDefault="00D201A4" w:rsidP="00C71416">
            <w:pPr>
              <w:jc w:val="center"/>
              <w:rPr>
                <w:rFonts w:ascii="Oslo Sans Office" w:hAnsi="Oslo Sans Office"/>
              </w:rPr>
            </w:pPr>
            <w:r w:rsidRPr="001F25F2">
              <w:rPr>
                <w:rFonts w:ascii="Oslo Sans Office" w:hAnsi="Oslo Sans Office"/>
              </w:rPr>
              <w:t>2</w:t>
            </w:r>
          </w:p>
        </w:tc>
        <w:tc>
          <w:tcPr>
            <w:tcW w:w="2017" w:type="dxa"/>
          </w:tcPr>
          <w:p w14:paraId="264E3BA3" w14:textId="77777777" w:rsidR="00D201A4" w:rsidRPr="005E5634" w:rsidRDefault="00D201A4" w:rsidP="00C71416">
            <w:pPr>
              <w:rPr>
                <w:rFonts w:ascii="Oslo Sans Office" w:hAnsi="Oslo Sans Office"/>
              </w:rPr>
            </w:pPr>
          </w:p>
        </w:tc>
        <w:tc>
          <w:tcPr>
            <w:tcW w:w="1984" w:type="dxa"/>
          </w:tcPr>
          <w:p w14:paraId="2252A26D" w14:textId="77777777" w:rsidR="00D201A4" w:rsidRPr="001F25F2" w:rsidRDefault="00D201A4" w:rsidP="00C71416">
            <w:pPr>
              <w:rPr>
                <w:rFonts w:ascii="Oslo Sans Office" w:hAnsi="Oslo Sans Office"/>
                <w:highlight w:val="yellow"/>
              </w:rPr>
            </w:pPr>
          </w:p>
        </w:tc>
      </w:tr>
      <w:tr w:rsidR="00D201A4" w:rsidRPr="005E5634" w14:paraId="7FDE6703" w14:textId="77777777" w:rsidTr="00C71416">
        <w:tc>
          <w:tcPr>
            <w:tcW w:w="2248" w:type="dxa"/>
            <w:shd w:val="clear" w:color="auto" w:fill="D0CECE" w:themeFill="background2" w:themeFillShade="E6"/>
          </w:tcPr>
          <w:p w14:paraId="178F7484" w14:textId="77777777" w:rsidR="00D201A4" w:rsidRPr="005E5634" w:rsidRDefault="00D201A4" w:rsidP="00C71416">
            <w:pPr>
              <w:rPr>
                <w:rFonts w:ascii="Oslo Sans Office" w:hAnsi="Oslo Sans Office"/>
              </w:rPr>
            </w:pPr>
            <w:r w:rsidRPr="005E5634">
              <w:rPr>
                <w:rFonts w:ascii="Oslo Sans Office" w:hAnsi="Oslo Sans Office"/>
              </w:rPr>
              <w:t>Rådgiver &gt;5 års erfaring</w:t>
            </w:r>
          </w:p>
        </w:tc>
        <w:tc>
          <w:tcPr>
            <w:tcW w:w="1684" w:type="dxa"/>
            <w:shd w:val="clear" w:color="auto" w:fill="D0CECE" w:themeFill="background2" w:themeFillShade="E6"/>
          </w:tcPr>
          <w:p w14:paraId="7575A4BF" w14:textId="77777777" w:rsidR="00D201A4" w:rsidRPr="001F25F2" w:rsidRDefault="00D201A4" w:rsidP="00C71416">
            <w:pPr>
              <w:jc w:val="center"/>
              <w:rPr>
                <w:rFonts w:ascii="Oslo Sans Office" w:hAnsi="Oslo Sans Office"/>
              </w:rPr>
            </w:pPr>
            <w:r w:rsidRPr="001F25F2">
              <w:rPr>
                <w:rFonts w:ascii="Oslo Sans Office" w:hAnsi="Oslo Sans Office"/>
              </w:rPr>
              <w:t>2</w:t>
            </w:r>
          </w:p>
        </w:tc>
        <w:tc>
          <w:tcPr>
            <w:tcW w:w="2017" w:type="dxa"/>
          </w:tcPr>
          <w:p w14:paraId="3D3E2773" w14:textId="77777777" w:rsidR="00D201A4" w:rsidRPr="005E5634" w:rsidRDefault="00D201A4" w:rsidP="00C71416">
            <w:pPr>
              <w:rPr>
                <w:rFonts w:ascii="Oslo Sans Office" w:hAnsi="Oslo Sans Office"/>
              </w:rPr>
            </w:pPr>
          </w:p>
        </w:tc>
        <w:tc>
          <w:tcPr>
            <w:tcW w:w="1984" w:type="dxa"/>
          </w:tcPr>
          <w:p w14:paraId="147C4E8E" w14:textId="77777777" w:rsidR="00D201A4" w:rsidRPr="001F25F2" w:rsidRDefault="00D201A4" w:rsidP="00C71416">
            <w:pPr>
              <w:rPr>
                <w:rFonts w:ascii="Oslo Sans Office" w:hAnsi="Oslo Sans Office"/>
                <w:highlight w:val="yellow"/>
              </w:rPr>
            </w:pPr>
          </w:p>
        </w:tc>
      </w:tr>
      <w:tr w:rsidR="00D201A4" w:rsidRPr="005E5634" w14:paraId="0AEBA49C" w14:textId="77777777" w:rsidTr="00C71416">
        <w:tc>
          <w:tcPr>
            <w:tcW w:w="2248" w:type="dxa"/>
            <w:shd w:val="clear" w:color="auto" w:fill="D0CECE" w:themeFill="background2" w:themeFillShade="E6"/>
          </w:tcPr>
          <w:p w14:paraId="1222DE98" w14:textId="77777777" w:rsidR="00D201A4" w:rsidRPr="005E5634" w:rsidRDefault="00D201A4" w:rsidP="00C71416">
            <w:pPr>
              <w:rPr>
                <w:rFonts w:ascii="Oslo Sans Office" w:hAnsi="Oslo Sans Office"/>
              </w:rPr>
            </w:pPr>
            <w:r w:rsidRPr="005E5634">
              <w:rPr>
                <w:rFonts w:ascii="Oslo Sans Office" w:hAnsi="Oslo Sans Office"/>
              </w:rPr>
              <w:t>Konsulent &lt;5 års erfaring</w:t>
            </w:r>
          </w:p>
        </w:tc>
        <w:tc>
          <w:tcPr>
            <w:tcW w:w="1684" w:type="dxa"/>
            <w:shd w:val="clear" w:color="auto" w:fill="D0CECE" w:themeFill="background2" w:themeFillShade="E6"/>
          </w:tcPr>
          <w:p w14:paraId="5EC23479" w14:textId="77777777" w:rsidR="00D201A4" w:rsidRPr="005E5634" w:rsidRDefault="00D201A4" w:rsidP="00C71416">
            <w:pPr>
              <w:jc w:val="center"/>
              <w:rPr>
                <w:rFonts w:ascii="Oslo Sans Office" w:hAnsi="Oslo Sans Office"/>
              </w:rPr>
            </w:pPr>
            <w:r w:rsidRPr="005E5634">
              <w:rPr>
                <w:rFonts w:ascii="Oslo Sans Office" w:hAnsi="Oslo Sans Office"/>
              </w:rPr>
              <w:t>1</w:t>
            </w:r>
          </w:p>
        </w:tc>
        <w:tc>
          <w:tcPr>
            <w:tcW w:w="2017" w:type="dxa"/>
          </w:tcPr>
          <w:p w14:paraId="5B63FC31" w14:textId="77777777" w:rsidR="00D201A4" w:rsidRPr="005E5634" w:rsidRDefault="00D201A4" w:rsidP="00C71416">
            <w:pPr>
              <w:rPr>
                <w:rFonts w:ascii="Oslo Sans Office" w:hAnsi="Oslo Sans Office"/>
              </w:rPr>
            </w:pPr>
          </w:p>
        </w:tc>
        <w:tc>
          <w:tcPr>
            <w:tcW w:w="1984" w:type="dxa"/>
          </w:tcPr>
          <w:p w14:paraId="25CED5C5" w14:textId="77777777" w:rsidR="00D201A4" w:rsidRPr="001F25F2" w:rsidRDefault="00D201A4" w:rsidP="00C71416">
            <w:pPr>
              <w:rPr>
                <w:rFonts w:ascii="Oslo Sans Office" w:hAnsi="Oslo Sans Office"/>
                <w:highlight w:val="yellow"/>
              </w:rPr>
            </w:pPr>
          </w:p>
        </w:tc>
      </w:tr>
      <w:tr w:rsidR="00D201A4" w:rsidRPr="005E5634" w14:paraId="5D667EFF" w14:textId="77777777" w:rsidTr="00C71416">
        <w:tc>
          <w:tcPr>
            <w:tcW w:w="2248" w:type="dxa"/>
            <w:shd w:val="clear" w:color="auto" w:fill="D0CECE" w:themeFill="background2" w:themeFillShade="E6"/>
          </w:tcPr>
          <w:p w14:paraId="0D16B770" w14:textId="77777777" w:rsidR="00D201A4" w:rsidRPr="005E5634" w:rsidRDefault="00D201A4" w:rsidP="00C71416">
            <w:pPr>
              <w:rPr>
                <w:rFonts w:ascii="Oslo Sans Office" w:hAnsi="Oslo Sans Office"/>
              </w:rPr>
            </w:pPr>
            <w:r w:rsidRPr="005E5634">
              <w:rPr>
                <w:rFonts w:ascii="Oslo Sans Office" w:hAnsi="Oslo Sans Office"/>
              </w:rPr>
              <w:t>SUM</w:t>
            </w:r>
          </w:p>
        </w:tc>
        <w:tc>
          <w:tcPr>
            <w:tcW w:w="1684" w:type="dxa"/>
            <w:shd w:val="clear" w:color="auto" w:fill="D0CECE" w:themeFill="background2" w:themeFillShade="E6"/>
          </w:tcPr>
          <w:p w14:paraId="3B87F118" w14:textId="77777777" w:rsidR="00D201A4" w:rsidRPr="005E5634" w:rsidRDefault="00D201A4" w:rsidP="00C71416">
            <w:pPr>
              <w:rPr>
                <w:rFonts w:ascii="Oslo Sans Office" w:hAnsi="Oslo Sans Office"/>
              </w:rPr>
            </w:pPr>
            <w:r w:rsidRPr="005E5634">
              <w:rPr>
                <w:rFonts w:ascii="Oslo Sans Office" w:hAnsi="Oslo Sans Office"/>
              </w:rPr>
              <w:t>-</w:t>
            </w:r>
          </w:p>
        </w:tc>
        <w:tc>
          <w:tcPr>
            <w:tcW w:w="2017" w:type="dxa"/>
            <w:shd w:val="clear" w:color="auto" w:fill="D0CECE" w:themeFill="background2" w:themeFillShade="E6"/>
          </w:tcPr>
          <w:p w14:paraId="69390267" w14:textId="77777777" w:rsidR="00D201A4" w:rsidRPr="005E5634" w:rsidRDefault="00D201A4" w:rsidP="00C71416">
            <w:pPr>
              <w:rPr>
                <w:rFonts w:ascii="Oslo Sans Office" w:hAnsi="Oslo Sans Office"/>
              </w:rPr>
            </w:pPr>
            <w:r w:rsidRPr="005E5634">
              <w:rPr>
                <w:rFonts w:ascii="Oslo Sans Office" w:hAnsi="Oslo Sans Office"/>
              </w:rPr>
              <w:t>-</w:t>
            </w:r>
          </w:p>
        </w:tc>
        <w:tc>
          <w:tcPr>
            <w:tcW w:w="1984" w:type="dxa"/>
          </w:tcPr>
          <w:p w14:paraId="4B1E1DB5" w14:textId="77777777" w:rsidR="00D201A4" w:rsidRPr="001F25F2" w:rsidRDefault="00D201A4" w:rsidP="00C71416">
            <w:pPr>
              <w:rPr>
                <w:rFonts w:ascii="Oslo Sans Office" w:hAnsi="Oslo Sans Office"/>
                <w:highlight w:val="yellow"/>
              </w:rPr>
            </w:pPr>
          </w:p>
        </w:tc>
      </w:tr>
    </w:tbl>
    <w:p w14:paraId="42529922" w14:textId="77777777" w:rsidR="003C2CB7" w:rsidRDefault="003C2CB7" w:rsidP="003C2CB7">
      <w:pPr>
        <w:rPr>
          <w:rFonts w:ascii="Arial" w:hAnsi="Arial" w:cs="Arial"/>
          <w:i/>
        </w:rPr>
      </w:pPr>
    </w:p>
    <w:p w14:paraId="75C97B5A" w14:textId="77777777" w:rsidR="003C2CB7" w:rsidRDefault="003C2CB7" w:rsidP="003C2CB7">
      <w:pPr>
        <w:rPr>
          <w:rFonts w:ascii="Arial" w:hAnsi="Arial" w:cs="Arial"/>
        </w:rPr>
      </w:pPr>
    </w:p>
    <w:p w14:paraId="4D8E1FE9" w14:textId="77777777" w:rsidR="003C2CB7" w:rsidRDefault="003C2CB7" w:rsidP="003C2CB7">
      <w:pPr>
        <w:rPr>
          <w:rFonts w:ascii="Arial" w:hAnsi="Arial" w:cs="Arial"/>
        </w:rPr>
      </w:pPr>
    </w:p>
    <w:p w14:paraId="606AFCFE" w14:textId="77777777" w:rsidR="00DD49D3" w:rsidRDefault="00DD49D3"/>
    <w:sectPr w:rsidR="00DD49D3" w:rsidSect="00331843">
      <w:headerReference w:type="default" r:id="rId6"/>
      <w:footerReference w:type="default" r:id="rId7"/>
      <w:pgSz w:w="11907" w:h="16840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E8700" w14:textId="77777777" w:rsidR="00EE6997" w:rsidRDefault="00EE6997">
      <w:r>
        <w:separator/>
      </w:r>
    </w:p>
  </w:endnote>
  <w:endnote w:type="continuationSeparator" w:id="0">
    <w:p w14:paraId="0B9E90FE" w14:textId="77777777" w:rsidR="00EE6997" w:rsidRDefault="00EE6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altName w:val="Calibri"/>
    <w:panose1 w:val="02000000000000000000"/>
    <w:charset w:val="00"/>
    <w:family w:val="auto"/>
    <w:pitch w:val="variable"/>
    <w:sig w:usb0="A000006F" w:usb1="0000307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E2C8" w14:textId="77777777" w:rsidR="00DF7851" w:rsidRDefault="00DF785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  <w:r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F17BFA">
      <w:rPr>
        <w:noProof/>
      </w:rPr>
      <w:t>4</w:t>
    </w:r>
    <w:r>
      <w:fldChar w:fldCharType="end"/>
    </w:r>
    <w: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 w:rsidR="00F17BFA">
      <w:rPr>
        <w:rStyle w:val="Sidetall"/>
        <w:noProof/>
      </w:rPr>
      <w:t>6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0C41F" w14:textId="77777777" w:rsidR="00EE6997" w:rsidRDefault="00EE6997">
      <w:r>
        <w:separator/>
      </w:r>
    </w:p>
  </w:footnote>
  <w:footnote w:type="continuationSeparator" w:id="0">
    <w:p w14:paraId="5910FF5A" w14:textId="77777777" w:rsidR="00EE6997" w:rsidRDefault="00EE6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7D02" w14:textId="77777777" w:rsidR="00DF7851" w:rsidRPr="00331843" w:rsidRDefault="00DF7851">
    <w:pPr>
      <w:pStyle w:val="Topptekst"/>
      <w:rPr>
        <w:rFonts w:ascii="Calibri" w:hAnsi="Calibri"/>
        <w:sz w:val="20"/>
        <w:szCs w:val="20"/>
      </w:rPr>
    </w:pPr>
    <w:r w:rsidRPr="00331843">
      <w:rPr>
        <w:rFonts w:ascii="Calibri" w:hAnsi="Calibri"/>
        <w:sz w:val="20"/>
        <w:szCs w:val="20"/>
      </w:rPr>
      <w:t>Veiledende bilag til SSA-R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attachedTemplate r:id="rId1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C85"/>
    <w:rsid w:val="00007A98"/>
    <w:rsid w:val="000174CA"/>
    <w:rsid w:val="00032362"/>
    <w:rsid w:val="00033CBC"/>
    <w:rsid w:val="000555F3"/>
    <w:rsid w:val="000A5D55"/>
    <w:rsid w:val="000C0B2A"/>
    <w:rsid w:val="000D2D03"/>
    <w:rsid w:val="00102B99"/>
    <w:rsid w:val="00115544"/>
    <w:rsid w:val="0014305D"/>
    <w:rsid w:val="00146ECC"/>
    <w:rsid w:val="001645B4"/>
    <w:rsid w:val="00166FF2"/>
    <w:rsid w:val="00175B9B"/>
    <w:rsid w:val="001A3711"/>
    <w:rsid w:val="001A48B3"/>
    <w:rsid w:val="001F25F2"/>
    <w:rsid w:val="002040D3"/>
    <w:rsid w:val="002207A3"/>
    <w:rsid w:val="00224D84"/>
    <w:rsid w:val="00224F60"/>
    <w:rsid w:val="00276CAC"/>
    <w:rsid w:val="00286023"/>
    <w:rsid w:val="00286774"/>
    <w:rsid w:val="002A17EA"/>
    <w:rsid w:val="002B2AC3"/>
    <w:rsid w:val="002C39B3"/>
    <w:rsid w:val="002C66BA"/>
    <w:rsid w:val="002D0CA2"/>
    <w:rsid w:val="002E12F6"/>
    <w:rsid w:val="00301325"/>
    <w:rsid w:val="00303B4C"/>
    <w:rsid w:val="00324E15"/>
    <w:rsid w:val="00331843"/>
    <w:rsid w:val="003330CA"/>
    <w:rsid w:val="00335754"/>
    <w:rsid w:val="00392BA9"/>
    <w:rsid w:val="003A7829"/>
    <w:rsid w:val="003B5640"/>
    <w:rsid w:val="003C2CB7"/>
    <w:rsid w:val="00405EFD"/>
    <w:rsid w:val="00427BC6"/>
    <w:rsid w:val="00430685"/>
    <w:rsid w:val="00432E01"/>
    <w:rsid w:val="004362BE"/>
    <w:rsid w:val="004459C6"/>
    <w:rsid w:val="00446F97"/>
    <w:rsid w:val="00455D4B"/>
    <w:rsid w:val="004C31CF"/>
    <w:rsid w:val="004E0261"/>
    <w:rsid w:val="00502CF0"/>
    <w:rsid w:val="00511BA6"/>
    <w:rsid w:val="0055519F"/>
    <w:rsid w:val="005600F6"/>
    <w:rsid w:val="0058108D"/>
    <w:rsid w:val="005901B7"/>
    <w:rsid w:val="005910A2"/>
    <w:rsid w:val="00592CDD"/>
    <w:rsid w:val="005946BE"/>
    <w:rsid w:val="005A5254"/>
    <w:rsid w:val="005B2099"/>
    <w:rsid w:val="005D66FC"/>
    <w:rsid w:val="005F1383"/>
    <w:rsid w:val="00601307"/>
    <w:rsid w:val="0060181D"/>
    <w:rsid w:val="006267C6"/>
    <w:rsid w:val="00627A68"/>
    <w:rsid w:val="00654600"/>
    <w:rsid w:val="00663AD0"/>
    <w:rsid w:val="00667658"/>
    <w:rsid w:val="00690C1C"/>
    <w:rsid w:val="006B1185"/>
    <w:rsid w:val="00715665"/>
    <w:rsid w:val="00744C95"/>
    <w:rsid w:val="00751255"/>
    <w:rsid w:val="00753975"/>
    <w:rsid w:val="00762A4E"/>
    <w:rsid w:val="00764EC6"/>
    <w:rsid w:val="00777E34"/>
    <w:rsid w:val="00783660"/>
    <w:rsid w:val="00784982"/>
    <w:rsid w:val="007867C9"/>
    <w:rsid w:val="007A00D7"/>
    <w:rsid w:val="007B23E1"/>
    <w:rsid w:val="007C70E3"/>
    <w:rsid w:val="007D3FF6"/>
    <w:rsid w:val="007E0AEB"/>
    <w:rsid w:val="008048C6"/>
    <w:rsid w:val="0081244F"/>
    <w:rsid w:val="008130B8"/>
    <w:rsid w:val="00815308"/>
    <w:rsid w:val="008165EC"/>
    <w:rsid w:val="00825DB9"/>
    <w:rsid w:val="0087010D"/>
    <w:rsid w:val="008823BC"/>
    <w:rsid w:val="00887C3C"/>
    <w:rsid w:val="00894EB1"/>
    <w:rsid w:val="008A5D56"/>
    <w:rsid w:val="008A6B9A"/>
    <w:rsid w:val="00955A49"/>
    <w:rsid w:val="009B2BA5"/>
    <w:rsid w:val="009E03F9"/>
    <w:rsid w:val="009F1285"/>
    <w:rsid w:val="009F25C7"/>
    <w:rsid w:val="009F72ED"/>
    <w:rsid w:val="00A00021"/>
    <w:rsid w:val="00A025F3"/>
    <w:rsid w:val="00A04801"/>
    <w:rsid w:val="00A1044A"/>
    <w:rsid w:val="00A43F0F"/>
    <w:rsid w:val="00A52111"/>
    <w:rsid w:val="00A5499C"/>
    <w:rsid w:val="00A77DB9"/>
    <w:rsid w:val="00AB7E62"/>
    <w:rsid w:val="00AD4360"/>
    <w:rsid w:val="00AD4D98"/>
    <w:rsid w:val="00AD6626"/>
    <w:rsid w:val="00AE5E0F"/>
    <w:rsid w:val="00B02BB2"/>
    <w:rsid w:val="00B13BCA"/>
    <w:rsid w:val="00B30923"/>
    <w:rsid w:val="00B34C85"/>
    <w:rsid w:val="00B61205"/>
    <w:rsid w:val="00B81AD1"/>
    <w:rsid w:val="00BA7E17"/>
    <w:rsid w:val="00BC0F2B"/>
    <w:rsid w:val="00BD417D"/>
    <w:rsid w:val="00BF4B39"/>
    <w:rsid w:val="00BF4EF7"/>
    <w:rsid w:val="00C01679"/>
    <w:rsid w:val="00C02A46"/>
    <w:rsid w:val="00C06512"/>
    <w:rsid w:val="00C64498"/>
    <w:rsid w:val="00C655F8"/>
    <w:rsid w:val="00C86A30"/>
    <w:rsid w:val="00D201A4"/>
    <w:rsid w:val="00D56CD5"/>
    <w:rsid w:val="00D733E6"/>
    <w:rsid w:val="00D96F2D"/>
    <w:rsid w:val="00DC6721"/>
    <w:rsid w:val="00DD49D3"/>
    <w:rsid w:val="00DE0AB2"/>
    <w:rsid w:val="00DF7851"/>
    <w:rsid w:val="00E001A7"/>
    <w:rsid w:val="00E242B7"/>
    <w:rsid w:val="00E35C98"/>
    <w:rsid w:val="00E64C9D"/>
    <w:rsid w:val="00E718C1"/>
    <w:rsid w:val="00E92932"/>
    <w:rsid w:val="00EB2E9E"/>
    <w:rsid w:val="00EB3166"/>
    <w:rsid w:val="00EB444D"/>
    <w:rsid w:val="00EE6997"/>
    <w:rsid w:val="00EE7F62"/>
    <w:rsid w:val="00F02A20"/>
    <w:rsid w:val="00F11849"/>
    <w:rsid w:val="00F17BFA"/>
    <w:rsid w:val="00F307BC"/>
    <w:rsid w:val="00F54B88"/>
    <w:rsid w:val="00F826ED"/>
    <w:rsid w:val="00FA3400"/>
    <w:rsid w:val="00FE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C6DD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C85"/>
    <w:pPr>
      <w:keepLines/>
      <w:widowControl w:val="0"/>
    </w:pPr>
    <w:rPr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DF7851"/>
    <w:pPr>
      <w:keepLines w:val="0"/>
      <w:widowControl/>
      <w:outlineLvl w:val="0"/>
    </w:pPr>
    <w:rPr>
      <w:rFonts w:ascii="Arial" w:hAnsi="Arial"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2207A3"/>
    <w:pPr>
      <w:keepLines w:val="0"/>
      <w:widowControl/>
      <w:outlineLvl w:val="1"/>
    </w:pPr>
    <w:rPr>
      <w:rFonts w:ascii="Cambria" w:hAnsi="Cambria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F78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BunntekstTegn">
    <w:name w:val="Bunntekst Tegn"/>
    <w:link w:val="Bunntekst"/>
    <w:semiHidden/>
    <w:rsid w:val="00B34C85"/>
    <w:rPr>
      <w:smallCaps/>
    </w:rPr>
  </w:style>
  <w:style w:type="character" w:styleId="Sidetall">
    <w:name w:val="page number"/>
    <w:basedOn w:val="Standardskriftforavsnitt"/>
    <w:semiHidden/>
    <w:rsid w:val="00B34C85"/>
  </w:style>
  <w:style w:type="paragraph" w:customStyle="1" w:styleId="undertittel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customStyle="1" w:styleId="Tabelltekst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customStyle="1" w:styleId="Teknisk4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Topptekst">
    <w:name w:val="header"/>
    <w:basedOn w:val="Normal"/>
    <w:link w:val="TopptekstTegn"/>
    <w:uiPriority w:val="99"/>
    <w:unhideWhenUsed/>
    <w:rsid w:val="00B3092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B30923"/>
    <w:rPr>
      <w:sz w:val="22"/>
      <w:szCs w:val="22"/>
    </w:rPr>
  </w:style>
  <w:style w:type="character" w:styleId="Merknadsreferanse">
    <w:name w:val="annotation reference"/>
    <w:uiPriority w:val="99"/>
    <w:semiHidden/>
    <w:unhideWhenUsed/>
    <w:rsid w:val="00A0480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0480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04801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04801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A04801"/>
    <w:rPr>
      <w:b/>
      <w:bCs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04801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A04801"/>
    <w:rPr>
      <w:rFonts w:ascii="Segoe UI" w:hAnsi="Segoe UI" w:cs="Segoe UI"/>
      <w:sz w:val="18"/>
      <w:szCs w:val="18"/>
    </w:rPr>
  </w:style>
  <w:style w:type="character" w:customStyle="1" w:styleId="MerknadstekstTegn1">
    <w:name w:val="Merknadstekst Tegn1"/>
    <w:uiPriority w:val="99"/>
    <w:semiHidden/>
    <w:rsid w:val="00E718C1"/>
    <w:rPr>
      <w:rFonts w:ascii="Arial" w:hAnsi="Arial"/>
      <w:lang w:eastAsia="ar-SA"/>
    </w:rPr>
  </w:style>
  <w:style w:type="paragraph" w:styleId="Tittel">
    <w:name w:val="Title"/>
    <w:basedOn w:val="Normal"/>
    <w:next w:val="Normal"/>
    <w:link w:val="TittelTegn"/>
    <w:uiPriority w:val="10"/>
    <w:qFormat/>
    <w:rsid w:val="00B02BB2"/>
    <w:pPr>
      <w:keepLines w:val="0"/>
      <w:widowControl/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B02BB2"/>
    <w:rPr>
      <w:rFonts w:ascii="Calibri Light" w:hAnsi="Calibri Light"/>
      <w:b/>
      <w:bCs/>
      <w:kern w:val="28"/>
      <w:sz w:val="40"/>
      <w:szCs w:val="40"/>
    </w:rPr>
  </w:style>
  <w:style w:type="paragraph" w:styleId="INNH1">
    <w:name w:val="toc 1"/>
    <w:basedOn w:val="Normal"/>
    <w:next w:val="Normal"/>
    <w:autoRedefine/>
    <w:uiPriority w:val="39"/>
    <w:unhideWhenUsed/>
    <w:rsid w:val="00115544"/>
    <w:pPr>
      <w:keepLines w:val="0"/>
      <w:widowControl/>
      <w:spacing w:after="60"/>
    </w:pPr>
    <w:rPr>
      <w:rFonts w:ascii="Arial" w:hAnsi="Arial"/>
      <w:szCs w:val="24"/>
    </w:rPr>
  </w:style>
  <w:style w:type="character" w:styleId="Hyperkobling">
    <w:name w:val="Hyperlink"/>
    <w:uiPriority w:val="99"/>
    <w:unhideWhenUsed/>
    <w:rsid w:val="00B02BB2"/>
    <w:rPr>
      <w:color w:val="0563C1"/>
      <w:u w:val="single"/>
    </w:rPr>
  </w:style>
  <w:style w:type="character" w:customStyle="1" w:styleId="Overskrift1Tegn">
    <w:name w:val="Overskrift 1 Tegn"/>
    <w:link w:val="Overskrift1"/>
    <w:rsid w:val="00DF7851"/>
    <w:rPr>
      <w:rFonts w:ascii="Arial" w:hAnsi="Arial" w:cs="Arial"/>
      <w:sz w:val="36"/>
      <w:szCs w:val="36"/>
    </w:rPr>
  </w:style>
  <w:style w:type="character" w:customStyle="1" w:styleId="Overskrift2Tegn">
    <w:name w:val="Overskrift 2 Tegn"/>
    <w:link w:val="Overskrift2"/>
    <w:rsid w:val="002207A3"/>
    <w:rPr>
      <w:rFonts w:ascii="Cambria" w:hAnsi="Cambria"/>
      <w:b/>
      <w:bCs/>
      <w:sz w:val="26"/>
      <w:szCs w:val="26"/>
    </w:rPr>
  </w:style>
  <w:style w:type="character" w:customStyle="1" w:styleId="Overskrift3Tegn">
    <w:name w:val="Overskrift 3 Tegn"/>
    <w:link w:val="Overskrift3"/>
    <w:uiPriority w:val="9"/>
    <w:semiHidden/>
    <w:rsid w:val="00DF7851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Revisjon">
    <w:name w:val="Revision"/>
    <w:hidden/>
    <w:uiPriority w:val="99"/>
    <w:semiHidden/>
    <w:rsid w:val="00166FF2"/>
    <w:rPr>
      <w:sz w:val="22"/>
      <w:szCs w:val="22"/>
    </w:rPr>
  </w:style>
  <w:style w:type="character" w:styleId="Sterk">
    <w:name w:val="Strong"/>
    <w:basedOn w:val="Standardskriftforavsnitt"/>
    <w:uiPriority w:val="22"/>
    <w:qFormat/>
    <w:rsid w:val="0087010D"/>
    <w:rPr>
      <w:b/>
      <w:bCs/>
    </w:rPr>
  </w:style>
  <w:style w:type="table" w:styleId="Tabellrutenett">
    <w:name w:val="Table Grid"/>
    <w:basedOn w:val="Vanligtabell"/>
    <w:uiPriority w:val="39"/>
    <w:rsid w:val="00D201A4"/>
    <w:rPr>
      <w:rFonts w:asciiTheme="minorHAnsi" w:eastAsiaTheme="minorHAnsi" w:hAnsiTheme="minorHAnsi" w:cstheme="minorBidi"/>
      <w:kern w:val="2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system32\SSA-R%20-%20Bilag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SSA-R - Bilag</Template>
  <TotalTime>0</TotalTime>
  <Pages>6</Pages>
  <Words>653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Links>
    <vt:vector size="30" baseType="variant">
      <vt:variant>
        <vt:i4>1310769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_Toc423601669</vt:lpwstr>
      </vt:variant>
      <vt:variant>
        <vt:i4>1310769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_Toc423601668</vt:lpwstr>
      </vt:variant>
      <vt:variant>
        <vt:i4>1310769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_Toc423601667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_Toc423601666</vt:lpwstr>
      </vt:variant>
      <vt:variant>
        <vt:i4>1310769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_Toc423601665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Anskaffelse - 73/2026 - Rammeavtale Revisjonstjenester - Konkurransegrunnlag</dc:title>
  <dc:subject/>
  <dc:creator/>
  <cp:keywords/>
  <cp:lastModifiedBy/>
  <cp:revision>1</cp:revision>
  <dcterms:created xsi:type="dcterms:W3CDTF">2023-03-07T08:25:00Z</dcterms:created>
  <dcterms:modified xsi:type="dcterms:W3CDTF">2026-08-03T07:09:00Z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